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LATEN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Thirsk, North Riding</w:t>
      </w: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Sir Philip Darcy(q.v.).</w:t>
      </w: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21-357)</w:t>
      </w: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B3501" w:rsidRDefault="00DB3501" w:rsidP="00DB35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2016</w:t>
      </w:r>
      <w:bookmarkStart w:id="0" w:name="_GoBack"/>
      <w:bookmarkEnd w:id="0"/>
    </w:p>
    <w:sectPr w:rsidR="006B2F86" w:rsidRPr="00DB35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501" w:rsidRDefault="00DB3501" w:rsidP="00E71FC3">
      <w:pPr>
        <w:spacing w:after="0" w:line="240" w:lineRule="auto"/>
      </w:pPr>
      <w:r>
        <w:separator/>
      </w:r>
    </w:p>
  </w:endnote>
  <w:endnote w:type="continuationSeparator" w:id="0">
    <w:p w:rsidR="00DB3501" w:rsidRDefault="00DB35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501" w:rsidRDefault="00DB3501" w:rsidP="00E71FC3">
      <w:pPr>
        <w:spacing w:after="0" w:line="240" w:lineRule="auto"/>
      </w:pPr>
      <w:r>
        <w:separator/>
      </w:r>
    </w:p>
  </w:footnote>
  <w:footnote w:type="continuationSeparator" w:id="0">
    <w:p w:rsidR="00DB3501" w:rsidRDefault="00DB35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501"/>
    <w:rsid w:val="00AB52E8"/>
    <w:rsid w:val="00B16D3F"/>
    <w:rsid w:val="00DB35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F186"/>
  <w15:chartTrackingRefBased/>
  <w15:docId w15:val="{8B114505-9B19-48A1-86E1-9D463004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2016-04-10T20:46:00Z</dcterms:created>
  <dcterms:modified xsi:type="dcterms:W3CDTF">2016-04-10T20:47:00Z</dcterms:modified>
</cp:coreProperties>
</file>